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WHYTE</w:t>
      </w:r>
      <w:bookmarkEnd w:id="0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fl.1457)</w:t>
      </w: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Marston </w:t>
      </w:r>
      <w:proofErr w:type="spellStart"/>
      <w:proofErr w:type="gram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St.Lawrence</w:t>
      </w:r>
      <w:proofErr w:type="spellEnd"/>
      <w:proofErr w:type="gram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</w:t>
      </w: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8 May1457</w:t>
      </w: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Settlement of the action taken by him and Richard Whyte(q.v.)</w:t>
      </w: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against Thomas </w:t>
      </w:r>
      <w:proofErr w:type="spell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Shortlond</w:t>
      </w:r>
      <w:proofErr w:type="spell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John </w:t>
      </w:r>
      <w:proofErr w:type="spell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Shortlond</w:t>
      </w:r>
      <w:proofErr w:type="spell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his wife,</w:t>
      </w: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Joan(q.v.), </w:t>
      </w:r>
      <w:proofErr w:type="spell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deforciants</w:t>
      </w:r>
      <w:proofErr w:type="spell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a </w:t>
      </w:r>
      <w:proofErr w:type="spell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messuage</w:t>
      </w:r>
      <w:proofErr w:type="spell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a </w:t>
      </w:r>
      <w:proofErr w:type="spell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carucate</w:t>
      </w:r>
      <w:proofErr w:type="spell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land in </w:t>
      </w: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Helmdon</w:t>
      </w:r>
      <w:proofErr w:type="spellEnd"/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</w:t>
      </w: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D210E">
        <w:rPr>
          <w:rFonts w:ascii="Times New Roman" w:hAnsi="Times New Roman" w:cs="Times New Roman"/>
        </w:rPr>
        <w:t>(</w:t>
      </w:r>
      <w:hyperlink r:id="rId6" w:history="1">
        <w:r w:rsidRPr="006D210E">
          <w:rPr>
            <w:rStyle w:val="Hyperlink"/>
            <w:rFonts w:ascii="Times New Roman" w:hAnsi="Times New Roman" w:cs="Times New Roman"/>
            <w:color w:val="auto"/>
            <w:u w:val="none"/>
          </w:rPr>
          <w:t>http://www.medievalgenealogy.org.uk/fines/abstracts/CP_25_1_179_95.shtml</w:t>
        </w:r>
      </w:hyperlink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D210E" w:rsidRPr="006D210E" w:rsidRDefault="006D210E" w:rsidP="006D21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D210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January 2015</w:t>
      </w:r>
    </w:p>
    <w:p w:rsidR="006B2F86" w:rsidRPr="006D210E" w:rsidRDefault="006D21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D210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10E" w:rsidRDefault="006D210E" w:rsidP="00E71FC3">
      <w:pPr>
        <w:spacing w:after="0" w:line="240" w:lineRule="auto"/>
      </w:pPr>
      <w:r>
        <w:separator/>
      </w:r>
    </w:p>
  </w:endnote>
  <w:endnote w:type="continuationSeparator" w:id="0">
    <w:p w:rsidR="006D210E" w:rsidRDefault="006D21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10E" w:rsidRDefault="006D210E" w:rsidP="00E71FC3">
      <w:pPr>
        <w:spacing w:after="0" w:line="240" w:lineRule="auto"/>
      </w:pPr>
      <w:r>
        <w:separator/>
      </w:r>
    </w:p>
  </w:footnote>
  <w:footnote w:type="continuationSeparator" w:id="0">
    <w:p w:rsidR="006D210E" w:rsidRDefault="006D21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10E"/>
    <w:rsid w:val="006D210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CF0283-85B3-4183-8E23-939F43B1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D21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2016-04-02T20:23:00Z</dcterms:created>
  <dcterms:modified xsi:type="dcterms:W3CDTF">2016-04-02T20:24:00Z</dcterms:modified>
</cp:coreProperties>
</file>